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Southend East and Rochford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Southend East and Rochford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Southend East and Rochford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Southend East and Rochford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Southend East and Rochford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Southend East and Rochford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61.1% </w:t>
      </w:r>
      <w:r w:rsidRPr="004747BF">
        <w:rPr>
          <w:rFonts w:ascii="Libre Franklin Light" w:eastAsia="Times New Roman" w:hAnsi="Libre Franklin Light" w:cs="Calibri Light"/>
        </w:rPr>
        <w:t xml:space="preserve">of those respondents classified as PGSI 8+ in Southend East and Rochford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Southend East and Rochford is estimated to be </w:t>
      </w:r>
      <w:r w:rsidRPr="00773DF7">
        <w:rPr>
          <w:rFonts w:ascii="Libre Franklin Light" w:eastAsia="Times New Roman" w:hAnsi="Libre Franklin Light" w:cs="Calibri Light"/>
          <w:b/>
          <w:bCs/>
          <w:color w:val="C45911" w:themeColor="accent2" w:themeShade="BF"/>
        </w:rPr>
        <w:t xml:space="preserve">£2,177,239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Southend East and Rochford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Southend East and Rochford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Southend East and Rochford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Southend East and Rochford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end East and Roch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Southend East and Rochford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end East and Roch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Southend East and Rochford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Southend East and Rochford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end East and Roch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Southend East and Rochford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Southend East and Rochford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Southend East and Rochford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Southend East and Rochford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Southend East and Rochford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Southend East and Rochford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£2,177,239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Southend East and Rochford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£35,464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£733,408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£52,539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£14,777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£27,090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£1,313,961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£2,177,239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Southend East and Rochford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Southend East and Rochford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 East and Rochford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 East and Rochford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 East and Rochford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Southend East and Rochford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Southend East and Rochford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Southend East and Rochford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Southend East and Rochford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Southend East and Rochford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Southend East and Rochford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Southend East and Rochford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AD587AE-BDED-4186-8DE8-9541706B2E0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